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7AD" w:rsidRPr="00D86DE8" w:rsidRDefault="00F117AD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F117AD" w:rsidRPr="00D86DE8" w:rsidRDefault="00F117AD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F117AD" w:rsidRPr="003B4ABD" w:rsidRDefault="00F117AD" w:rsidP="002A3C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>
        <w:rPr>
          <w:rFonts w:ascii="Times New Roman" w:hAnsi="Times New Roman"/>
          <w:sz w:val="28"/>
          <w:szCs w:val="28"/>
        </w:rPr>
        <w:t>__________</w:t>
      </w:r>
      <w:r w:rsidRPr="00D86DE8"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uk-UA"/>
        </w:rPr>
        <w:t>___________</w:t>
      </w:r>
    </w:p>
    <w:p w:rsidR="00F117AD" w:rsidRDefault="00F117AD" w:rsidP="002A3C1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117AD" w:rsidRDefault="00F117AD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F117AD" w:rsidRDefault="00F117AD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6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984"/>
        <w:gridCol w:w="2310"/>
        <w:gridCol w:w="1540"/>
        <w:gridCol w:w="992"/>
        <w:gridCol w:w="1208"/>
        <w:gridCol w:w="990"/>
        <w:gridCol w:w="880"/>
        <w:gridCol w:w="880"/>
        <w:gridCol w:w="1001"/>
        <w:gridCol w:w="1089"/>
        <w:gridCol w:w="1831"/>
      </w:tblGrid>
      <w:tr w:rsidR="00F117AD" w:rsidRPr="00D86DE8" w:rsidTr="00FD56CA">
        <w:trPr>
          <w:trHeight w:hRule="exact" w:val="625"/>
        </w:trPr>
        <w:tc>
          <w:tcPr>
            <w:tcW w:w="534" w:type="dxa"/>
            <w:vMerge w:val="restart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984" w:type="dxa"/>
            <w:vMerge w:val="restart"/>
          </w:tcPr>
          <w:p w:rsidR="00F117AD" w:rsidRPr="00D86DE8" w:rsidRDefault="00F117AD" w:rsidP="00FE669F">
            <w:pPr>
              <w:pStyle w:val="a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310" w:type="dxa"/>
            <w:vMerge w:val="restart"/>
          </w:tcPr>
          <w:p w:rsidR="00F117AD" w:rsidRPr="00D86DE8" w:rsidRDefault="00F117AD" w:rsidP="00A6234F">
            <w:pPr>
              <w:pStyle w:val="a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F117AD" w:rsidRPr="00D86DE8" w:rsidRDefault="00F117AD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F117AD" w:rsidRPr="00D86DE8" w:rsidRDefault="00F117AD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6048" w:type="dxa"/>
            <w:gridSpan w:val="6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31" w:type="dxa"/>
            <w:vMerge w:val="restart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F117AD" w:rsidRPr="00D86DE8" w:rsidTr="00FD56CA">
        <w:trPr>
          <w:trHeight w:hRule="exact" w:val="380"/>
        </w:trPr>
        <w:tc>
          <w:tcPr>
            <w:tcW w:w="534" w:type="dxa"/>
            <w:vMerge/>
          </w:tcPr>
          <w:p w:rsidR="00F117AD" w:rsidRPr="00D86DE8" w:rsidRDefault="00F117AD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4" w:type="dxa"/>
            <w:vMerge/>
          </w:tcPr>
          <w:p w:rsidR="00F117AD" w:rsidRPr="00D86DE8" w:rsidRDefault="00F117AD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  <w:vMerge/>
          </w:tcPr>
          <w:p w:rsidR="00F117AD" w:rsidRPr="00D86DE8" w:rsidRDefault="00F117AD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F117AD" w:rsidRPr="00D86DE8" w:rsidRDefault="00F117AD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117AD" w:rsidRPr="00D86DE8" w:rsidRDefault="00F117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40" w:type="dxa"/>
            <w:gridSpan w:val="5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31" w:type="dxa"/>
            <w:vMerge/>
          </w:tcPr>
          <w:p w:rsidR="00F117AD" w:rsidRPr="00D86DE8" w:rsidRDefault="00F117AD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F117AD" w:rsidRPr="00D86DE8" w:rsidTr="00FD56CA">
        <w:trPr>
          <w:trHeight w:hRule="exact" w:val="362"/>
        </w:trPr>
        <w:tc>
          <w:tcPr>
            <w:tcW w:w="534" w:type="dxa"/>
            <w:vMerge/>
          </w:tcPr>
          <w:p w:rsidR="00F117AD" w:rsidRPr="00D86DE8" w:rsidRDefault="00F117AD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4" w:type="dxa"/>
            <w:vMerge/>
          </w:tcPr>
          <w:p w:rsidR="00F117AD" w:rsidRPr="00D86DE8" w:rsidRDefault="00F117AD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  <w:vMerge/>
          </w:tcPr>
          <w:p w:rsidR="00F117AD" w:rsidRPr="00D86DE8" w:rsidRDefault="00F117AD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F117AD" w:rsidRPr="00D86DE8" w:rsidRDefault="00F117AD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117AD" w:rsidRPr="00D86DE8" w:rsidRDefault="00F117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F117AD" w:rsidRPr="00D86DE8" w:rsidRDefault="00F117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80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80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001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9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31" w:type="dxa"/>
            <w:vMerge/>
          </w:tcPr>
          <w:p w:rsidR="00F117AD" w:rsidRPr="00D86DE8" w:rsidRDefault="00F117AD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F117AD" w:rsidRPr="00D86DE8" w:rsidTr="00FD56CA">
        <w:trPr>
          <w:trHeight w:val="1134"/>
        </w:trPr>
        <w:tc>
          <w:tcPr>
            <w:tcW w:w="534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984" w:type="dxa"/>
          </w:tcPr>
          <w:p w:rsidR="00F117AD" w:rsidRPr="00D86DE8" w:rsidRDefault="00F117AD" w:rsidP="00FE669F">
            <w:pPr>
              <w:pStyle w:val="a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310" w:type="dxa"/>
          </w:tcPr>
          <w:p w:rsidR="00F117AD" w:rsidRPr="00D86DE8" w:rsidRDefault="00F117AD" w:rsidP="00A6234F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F117AD" w:rsidRPr="00D86DE8" w:rsidRDefault="00F117AD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F117AD" w:rsidRPr="00D86DE8" w:rsidRDefault="00F117AD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F117AD" w:rsidRPr="00D86DE8" w:rsidRDefault="00F117AD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F117AD" w:rsidRPr="00D86DE8" w:rsidRDefault="00F117AD" w:rsidP="00FE669F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208" w:type="dxa"/>
          </w:tcPr>
          <w:p w:rsidR="00F117AD" w:rsidRPr="00C62EEF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F117AD" w:rsidRPr="00D86DE8" w:rsidRDefault="00F117AD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F117AD" w:rsidRPr="00D86DE8" w:rsidRDefault="00F117AD" w:rsidP="00FE669F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F117AD" w:rsidRPr="00D86DE8" w:rsidTr="00FD56CA">
        <w:trPr>
          <w:trHeight w:val="422"/>
        </w:trPr>
        <w:tc>
          <w:tcPr>
            <w:tcW w:w="534" w:type="dxa"/>
          </w:tcPr>
          <w:p w:rsidR="00F117AD" w:rsidRPr="0058727D" w:rsidRDefault="00F117AD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84" w:type="dxa"/>
          </w:tcPr>
          <w:p w:rsidR="00F117AD" w:rsidRPr="0058727D" w:rsidRDefault="00F117AD" w:rsidP="00A746C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310" w:type="dxa"/>
          </w:tcPr>
          <w:p w:rsidR="00F117AD" w:rsidRPr="0058727D" w:rsidRDefault="00F117AD" w:rsidP="00A746C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F117AD" w:rsidRPr="00D86DE8" w:rsidRDefault="00F117AD" w:rsidP="00A746C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F117AD" w:rsidRPr="0058727D" w:rsidRDefault="00F117AD" w:rsidP="00A746C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08" w:type="dxa"/>
          </w:tcPr>
          <w:p w:rsidR="00F117AD" w:rsidRPr="00B20169" w:rsidRDefault="00F117AD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990" w:type="dxa"/>
          </w:tcPr>
          <w:p w:rsidR="00F117AD" w:rsidRPr="0058727D" w:rsidRDefault="00F117AD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58727D" w:rsidRDefault="00F117AD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58727D" w:rsidRDefault="00F117AD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F117AD" w:rsidRPr="003B4ABD" w:rsidRDefault="00F117AD" w:rsidP="00A746C5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F117AD" w:rsidRPr="0058727D" w:rsidRDefault="00F117AD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750</w:t>
            </w:r>
          </w:p>
        </w:tc>
        <w:tc>
          <w:tcPr>
            <w:tcW w:w="1831" w:type="dxa"/>
          </w:tcPr>
          <w:p w:rsidR="00F117AD" w:rsidRPr="0058727D" w:rsidRDefault="00F117AD" w:rsidP="00A746C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F117AD" w:rsidRPr="00D86DE8" w:rsidTr="00FD56CA">
        <w:trPr>
          <w:trHeight w:val="1134"/>
        </w:trPr>
        <w:tc>
          <w:tcPr>
            <w:tcW w:w="534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84" w:type="dxa"/>
          </w:tcPr>
          <w:p w:rsidR="00F117AD" w:rsidRPr="00D86DE8" w:rsidRDefault="00F117AD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F117AD" w:rsidRPr="00D86DE8" w:rsidRDefault="00F117AD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F117AD" w:rsidRPr="00D86DE8" w:rsidRDefault="00F117AD" w:rsidP="00750861">
            <w:pPr>
              <w:pStyle w:val="a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</w:tcPr>
          <w:p w:rsidR="00F117AD" w:rsidRPr="00D86DE8" w:rsidRDefault="00F117AD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F117AD" w:rsidRPr="00D86DE8" w:rsidRDefault="00F117AD" w:rsidP="00A746C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F117AD" w:rsidRPr="00D86DE8" w:rsidRDefault="00F117AD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2018 - 2021</w:t>
            </w:r>
          </w:p>
        </w:tc>
        <w:tc>
          <w:tcPr>
            <w:tcW w:w="1208" w:type="dxa"/>
          </w:tcPr>
          <w:p w:rsidR="00F117AD" w:rsidRPr="00434A7B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451,560</w:t>
            </w:r>
          </w:p>
          <w:p w:rsidR="00F117AD" w:rsidRPr="00D86DE8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434A7B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  <w:lang w:val="uk-UA"/>
              </w:rPr>
              <w:t>,</w:t>
            </w:r>
            <w:r w:rsidRPr="00434A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089" w:type="dxa"/>
          </w:tcPr>
          <w:p w:rsidR="00F117AD" w:rsidRPr="00434A7B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180,000</w:t>
            </w:r>
          </w:p>
        </w:tc>
        <w:tc>
          <w:tcPr>
            <w:tcW w:w="1831" w:type="dxa"/>
          </w:tcPr>
          <w:p w:rsidR="00F117AD" w:rsidRPr="00D86DE8" w:rsidRDefault="00F117AD" w:rsidP="00750861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F117AD" w:rsidRPr="00D86DE8" w:rsidTr="00FD56CA">
        <w:trPr>
          <w:trHeight w:val="318"/>
        </w:trPr>
        <w:tc>
          <w:tcPr>
            <w:tcW w:w="534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984" w:type="dxa"/>
          </w:tcPr>
          <w:p w:rsidR="00F117AD" w:rsidRPr="00D86DE8" w:rsidRDefault="00F117AD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310" w:type="dxa"/>
          </w:tcPr>
          <w:p w:rsidR="00F117AD" w:rsidRPr="00D86DE8" w:rsidRDefault="00F117AD" w:rsidP="00750861">
            <w:pPr>
              <w:pStyle w:val="a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F117AD" w:rsidRPr="00D86DE8" w:rsidRDefault="00F117AD" w:rsidP="00750861">
            <w:pPr>
              <w:pStyle w:val="a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117AD" w:rsidRPr="00D86DE8" w:rsidRDefault="00F117AD" w:rsidP="00750861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F117AD" w:rsidRPr="00D86DE8" w:rsidRDefault="00F117AD" w:rsidP="00FD56CA">
            <w:pPr>
              <w:pStyle w:val="a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1151,310</w:t>
            </w:r>
          </w:p>
        </w:tc>
        <w:tc>
          <w:tcPr>
            <w:tcW w:w="990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F117AD" w:rsidRPr="0058727D" w:rsidRDefault="00F117AD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001" w:type="dxa"/>
          </w:tcPr>
          <w:p w:rsidR="00F117AD" w:rsidRPr="0058727D" w:rsidRDefault="00F117AD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179,100</w:t>
            </w:r>
          </w:p>
        </w:tc>
        <w:tc>
          <w:tcPr>
            <w:tcW w:w="1089" w:type="dxa"/>
          </w:tcPr>
          <w:p w:rsidR="00F117AD" w:rsidRPr="00D86DE8" w:rsidRDefault="00F117AD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879,750</w:t>
            </w:r>
          </w:p>
        </w:tc>
        <w:tc>
          <w:tcPr>
            <w:tcW w:w="1831" w:type="dxa"/>
          </w:tcPr>
          <w:p w:rsidR="00F117AD" w:rsidRPr="00FD56CA" w:rsidRDefault="00F117AD" w:rsidP="00750861">
            <w:pPr>
              <w:pStyle w:val="a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F117AD" w:rsidRPr="00FD56CA" w:rsidRDefault="00F117AD" w:rsidP="00494050">
      <w:pPr>
        <w:ind w:left="1134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F117AD" w:rsidRPr="00E3512B" w:rsidRDefault="00F117AD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sectPr w:rsidR="00F117AD" w:rsidRPr="00E3512B" w:rsidSect="003B4ABD">
      <w:pgSz w:w="16838" w:h="11906" w:orient="landscape"/>
      <w:pgMar w:top="357" w:right="340" w:bottom="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7AD" w:rsidRDefault="00F117AD" w:rsidP="00494050">
      <w:pPr>
        <w:spacing w:after="0" w:line="240" w:lineRule="auto"/>
      </w:pPr>
      <w:r>
        <w:separator/>
      </w:r>
    </w:p>
  </w:endnote>
  <w:endnote w:type="continuationSeparator" w:id="0">
    <w:p w:rsidR="00F117AD" w:rsidRDefault="00F117AD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7AD" w:rsidRDefault="00F117AD" w:rsidP="00494050">
      <w:pPr>
        <w:spacing w:after="0" w:line="240" w:lineRule="auto"/>
      </w:pPr>
      <w:r>
        <w:separator/>
      </w:r>
    </w:p>
  </w:footnote>
  <w:footnote w:type="continuationSeparator" w:id="0">
    <w:p w:rsidR="00F117AD" w:rsidRDefault="00F117AD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57CE5"/>
    <w:rsid w:val="00060BD4"/>
    <w:rsid w:val="000A6339"/>
    <w:rsid w:val="000A695B"/>
    <w:rsid w:val="000B73FF"/>
    <w:rsid w:val="000E01C9"/>
    <w:rsid w:val="000E2AE3"/>
    <w:rsid w:val="000E5F58"/>
    <w:rsid w:val="000F7207"/>
    <w:rsid w:val="00103CA7"/>
    <w:rsid w:val="0010687A"/>
    <w:rsid w:val="00107586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F1717"/>
    <w:rsid w:val="001F3EDD"/>
    <w:rsid w:val="00201350"/>
    <w:rsid w:val="0020253A"/>
    <w:rsid w:val="0021253A"/>
    <w:rsid w:val="00224C32"/>
    <w:rsid w:val="0024680A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5055AB"/>
    <w:rsid w:val="00541E2C"/>
    <w:rsid w:val="00546F68"/>
    <w:rsid w:val="00563A8A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8395E"/>
    <w:rsid w:val="006967AD"/>
    <w:rsid w:val="006A238E"/>
    <w:rsid w:val="0071136D"/>
    <w:rsid w:val="00716362"/>
    <w:rsid w:val="0074210F"/>
    <w:rsid w:val="00750861"/>
    <w:rsid w:val="00765DF7"/>
    <w:rsid w:val="0078349A"/>
    <w:rsid w:val="007C162C"/>
    <w:rsid w:val="007D15D5"/>
    <w:rsid w:val="008035A0"/>
    <w:rsid w:val="008352C5"/>
    <w:rsid w:val="00850B3A"/>
    <w:rsid w:val="00894926"/>
    <w:rsid w:val="008E0609"/>
    <w:rsid w:val="008E3713"/>
    <w:rsid w:val="008E70CC"/>
    <w:rsid w:val="009038E9"/>
    <w:rsid w:val="0092668E"/>
    <w:rsid w:val="0094500A"/>
    <w:rsid w:val="0095456A"/>
    <w:rsid w:val="00975F44"/>
    <w:rsid w:val="009B58FC"/>
    <w:rsid w:val="009B7B7C"/>
    <w:rsid w:val="009F783C"/>
    <w:rsid w:val="00A01EAD"/>
    <w:rsid w:val="00A57578"/>
    <w:rsid w:val="00A6234F"/>
    <w:rsid w:val="00A746C5"/>
    <w:rsid w:val="00A93F0F"/>
    <w:rsid w:val="00A95773"/>
    <w:rsid w:val="00A963CD"/>
    <w:rsid w:val="00AA7A3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E04DA"/>
    <w:rsid w:val="00BE41F7"/>
    <w:rsid w:val="00BE47A0"/>
    <w:rsid w:val="00BF0850"/>
    <w:rsid w:val="00C365F7"/>
    <w:rsid w:val="00C62EEF"/>
    <w:rsid w:val="00CA015F"/>
    <w:rsid w:val="00CC53AE"/>
    <w:rsid w:val="00CD4B12"/>
    <w:rsid w:val="00CF1631"/>
    <w:rsid w:val="00CF444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359E8"/>
    <w:rsid w:val="00E36FDD"/>
    <w:rsid w:val="00E55F20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17AD"/>
    <w:rsid w:val="00F14761"/>
    <w:rsid w:val="00F156B9"/>
    <w:rsid w:val="00F33E7E"/>
    <w:rsid w:val="00FA3AD2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232</Words>
  <Characters>1328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5</cp:revision>
  <cp:lastPrinted>2021-11-25T14:31:00Z</cp:lastPrinted>
  <dcterms:created xsi:type="dcterms:W3CDTF">2021-11-25T12:54:00Z</dcterms:created>
  <dcterms:modified xsi:type="dcterms:W3CDTF">2021-11-25T14:33:00Z</dcterms:modified>
</cp:coreProperties>
</file>